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Wychavon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Wychavon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Wychavon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Wychavon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Wychavon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Wychavon are estimated to have a score of 1-2 on the PGSI (low-risk gambling), whilst </w:t>
      </w:r>
      <w:r w:rsidRPr="00773DF7">
        <w:rPr>
          <w:rFonts w:ascii="Libre Franklin Light" w:hAnsi="Libre Franklin Light" w:cs="Calibri Light"/>
          <w:b/>
          <w:bCs/>
          <w:color w:val="C45911" w:themeColor="accent2" w:themeShade="BF"/>
        </w:rPr>
        <w:t xml:space="preserve">3.6%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52.9% </w:t>
      </w:r>
      <w:r w:rsidRPr="004747BF">
        <w:rPr>
          <w:rFonts w:ascii="Libre Franklin Light" w:eastAsia="Times New Roman" w:hAnsi="Libre Franklin Light" w:cs="Calibri Light"/>
        </w:rPr>
        <w:t xml:space="preserve">of those respondents classified as PGSI 8+ in Wychavon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Wychavon is estimated to be </w:t>
      </w:r>
      <w:r w:rsidRPr="00773DF7">
        <w:rPr>
          <w:rFonts w:ascii="Libre Franklin Light" w:eastAsia="Times New Roman" w:hAnsi="Libre Franklin Light" w:cs="Calibri Light"/>
          <w:b/>
          <w:bCs/>
          <w:color w:val="C45911" w:themeColor="accent2" w:themeShade="BF"/>
        </w:rPr>
        <w:t xml:space="preserve">£1,718,964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Wychavon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Wychavon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Wychavon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Wychavon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ychav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Wychavon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ychav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Wychavon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Wychavon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ychav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Wychavon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27.8%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Wychavon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Wychavon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41.2%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Wychavon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Wychavon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Wychavon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£1,718,964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Wychavon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£27,999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£579,037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£41,480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£11,666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£21,388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£1,037,394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£1,718,964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Wychavon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Wychavon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Wychavon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Wychavon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Wychavon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Wychavon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Wychavon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Wychavon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Wychavon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Wychavon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Wychavon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Wychavon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E5CE820-0077-4EC7-9F41-7E3AC7E2726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